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CAF" w:rsidRPr="00020C48" w:rsidRDefault="00E45CAF" w:rsidP="00F30C1D">
      <w:pPr>
        <w:jc w:val="center"/>
        <w:rPr>
          <w:b/>
          <w:bCs/>
        </w:rPr>
      </w:pPr>
      <w:r w:rsidRPr="00020C48">
        <w:rPr>
          <w:b/>
          <w:bCs/>
        </w:rPr>
        <w:t xml:space="preserve">Отчет </w:t>
      </w:r>
    </w:p>
    <w:p w:rsidR="00E45CAF" w:rsidRDefault="00E45CAF" w:rsidP="00F30C1D">
      <w:pPr>
        <w:jc w:val="center"/>
        <w:rPr>
          <w:b/>
          <w:bCs/>
        </w:rPr>
      </w:pPr>
      <w:r w:rsidRPr="00020C48">
        <w:rPr>
          <w:b/>
          <w:bCs/>
        </w:rPr>
        <w:t xml:space="preserve">Муниципального бюджетного учреждения культуры </w:t>
      </w:r>
    </w:p>
    <w:p w:rsidR="00E45CAF" w:rsidRDefault="00E45CAF" w:rsidP="00F30C1D">
      <w:pPr>
        <w:jc w:val="center"/>
        <w:rPr>
          <w:b/>
          <w:bCs/>
        </w:rPr>
      </w:pPr>
      <w:r w:rsidRPr="00020C48">
        <w:rPr>
          <w:b/>
          <w:bCs/>
        </w:rPr>
        <w:t xml:space="preserve">муниципального образования «Юкаменский район» </w:t>
      </w:r>
    </w:p>
    <w:p w:rsidR="00E45CAF" w:rsidRDefault="00E45CAF" w:rsidP="00F30C1D">
      <w:pPr>
        <w:jc w:val="center"/>
        <w:rPr>
          <w:b/>
          <w:bCs/>
        </w:rPr>
      </w:pPr>
      <w:r w:rsidRPr="00020C48">
        <w:rPr>
          <w:b/>
          <w:bCs/>
        </w:rPr>
        <w:t>«Центр декоративно-прикладного искусства и ремесел</w:t>
      </w:r>
      <w:r>
        <w:rPr>
          <w:b/>
          <w:bCs/>
        </w:rPr>
        <w:t xml:space="preserve"> за июнь 2013 года.</w:t>
      </w:r>
    </w:p>
    <w:p w:rsidR="00E45CAF" w:rsidRDefault="00E45CAF"/>
    <w:p w:rsidR="00E45CAF" w:rsidRDefault="00E45CA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margin-left:241.95pt;margin-top:9.3pt;width:198.75pt;height:149.25pt;z-index:-251659264;visibility:visible" wrapcoords="-82 0 -82 21491 21600 21491 21600 0 -82 0">
            <v:imagedata r:id="rId4" o:title=""/>
            <w10:wrap type="through"/>
          </v:shape>
        </w:pict>
      </w:r>
      <w:r>
        <w:rPr>
          <w:noProof/>
        </w:rPr>
        <w:pict>
          <v:shape id="Рисунок 2" o:spid="_x0000_s1027" type="#_x0000_t75" style="position:absolute;margin-left:-7.05pt;margin-top:9.3pt;width:191.25pt;height:143.25pt;z-index:-251660288;visibility:visible" wrapcoords="-85 0 -85 21487 21600 21487 21600 0 -85 0">
            <v:imagedata r:id="rId5" o:title=""/>
            <w10:wrap type="through"/>
          </v:shape>
        </w:pict>
      </w:r>
    </w:p>
    <w:p w:rsidR="00E45CAF" w:rsidRDefault="00E45CAF"/>
    <w:p w:rsidR="00E45CAF" w:rsidRDefault="00E45CAF"/>
    <w:p w:rsidR="00E45CAF" w:rsidRDefault="00E45CAF"/>
    <w:p w:rsidR="00E45CAF" w:rsidRDefault="00E45CAF"/>
    <w:p w:rsidR="00E45CAF" w:rsidRDefault="00E45CAF"/>
    <w:p w:rsidR="00E45CAF" w:rsidRDefault="00E45CAF"/>
    <w:p w:rsidR="00E45CAF" w:rsidRDefault="00E45CAF"/>
    <w:p w:rsidR="00E45CAF" w:rsidRDefault="00E45CAF"/>
    <w:p w:rsidR="00E45CAF" w:rsidRDefault="00E45CAF"/>
    <w:p w:rsidR="00E45CAF" w:rsidRDefault="00E45CAF"/>
    <w:p w:rsidR="00E45CAF" w:rsidRDefault="00E45CAF"/>
    <w:p w:rsidR="00E45CAF" w:rsidRDefault="00E45CAF" w:rsidP="00C57413">
      <w:pPr>
        <w:jc w:val="both"/>
      </w:pPr>
      <w:r>
        <w:t xml:space="preserve">         1 июня – в день защиты детей, силами работ кружковцев дома ремесел, учащимися ДДТ была организована выставка «Кибашиос». На суд зрителей были представлены расписные декоративные бутылки, панно, батик, гобелен, художественная обработка бересты. В итоге все ребята были поощрены сладкими призами на игровых площадках.</w:t>
      </w:r>
    </w:p>
    <w:p w:rsidR="00E45CAF" w:rsidRDefault="00E45CAF" w:rsidP="00C57413">
      <w:pPr>
        <w:jc w:val="both"/>
      </w:pPr>
    </w:p>
    <w:p w:rsidR="00E45CAF" w:rsidRDefault="00E45CAF" w:rsidP="00C57413">
      <w:r>
        <w:t xml:space="preserve">         С </w:t>
      </w:r>
      <w:r w:rsidRPr="006E4562">
        <w:t xml:space="preserve">13.06.2013  </w:t>
      </w:r>
      <w:r>
        <w:t>по</w:t>
      </w:r>
      <w:r w:rsidRPr="006E4562">
        <w:t xml:space="preserve"> 11.07.2013</w:t>
      </w:r>
      <w:r>
        <w:t xml:space="preserve"> года в Автономном учреждении культуры Удмуртской Республики «Национальный центр декоративно-прикладного искусств а и ремесел» организована выставка мастеров ДПИ Юкаменского района «В стороне Юкаменской».    </w:t>
      </w:r>
    </w:p>
    <w:p w:rsidR="00E45CAF" w:rsidRPr="00B95D84" w:rsidRDefault="00E45CAF" w:rsidP="00C57413">
      <w:r>
        <w:t xml:space="preserve">         Здесь представлены 13</w:t>
      </w:r>
      <w:r w:rsidRPr="00B95D84">
        <w:t xml:space="preserve"> направлений видов ДПИ:</w:t>
      </w:r>
    </w:p>
    <w:p w:rsidR="00E45CAF" w:rsidRPr="00B95D84" w:rsidRDefault="00E45CAF" w:rsidP="00C57413">
      <w:pPr>
        <w:jc w:val="both"/>
      </w:pPr>
      <w:r w:rsidRPr="00B95D84">
        <w:t>художественное ткачество (горизонтальный станок);</w:t>
      </w:r>
      <w:r>
        <w:t xml:space="preserve"> </w:t>
      </w:r>
      <w:r w:rsidRPr="00B95D84">
        <w:t>гобелен;</w:t>
      </w:r>
      <w:r>
        <w:t xml:space="preserve"> </w:t>
      </w:r>
      <w:r w:rsidRPr="00B95D84">
        <w:t>роспись по дереву;</w:t>
      </w:r>
      <w:r>
        <w:t xml:space="preserve"> </w:t>
      </w:r>
      <w:r w:rsidRPr="00B95D84">
        <w:t>резьба по дереву;</w:t>
      </w:r>
      <w:r>
        <w:t xml:space="preserve"> </w:t>
      </w:r>
      <w:r w:rsidRPr="00B95D84">
        <w:t>художественная обработка соломки;</w:t>
      </w:r>
      <w:r>
        <w:t xml:space="preserve"> </w:t>
      </w:r>
      <w:r w:rsidRPr="00B95D84">
        <w:t>национальная игрушка;</w:t>
      </w:r>
      <w:r>
        <w:t xml:space="preserve"> </w:t>
      </w:r>
      <w:r w:rsidRPr="00B95D84">
        <w:t>лоскутное шитье;</w:t>
      </w:r>
    </w:p>
    <w:p w:rsidR="00E45CAF" w:rsidRDefault="00E45CAF" w:rsidP="00C57413">
      <w:pPr>
        <w:jc w:val="both"/>
      </w:pPr>
      <w:r w:rsidRPr="00B95D84">
        <w:t>художественная обработка бересты;</w:t>
      </w:r>
      <w:r>
        <w:t xml:space="preserve"> </w:t>
      </w:r>
      <w:r w:rsidRPr="00B95D84">
        <w:t>вышивка;</w:t>
      </w:r>
      <w:r>
        <w:t xml:space="preserve"> </w:t>
      </w:r>
      <w:r w:rsidRPr="00B95D84">
        <w:t>национальный костюм;</w:t>
      </w:r>
      <w:r>
        <w:t xml:space="preserve"> </w:t>
      </w:r>
      <w:r w:rsidRPr="00B95D84">
        <w:t>столярное дело (токарная и прорезная резьба)</w:t>
      </w:r>
      <w:r>
        <w:t xml:space="preserve">, </w:t>
      </w:r>
      <w:r w:rsidRPr="00B95D84">
        <w:t>войлочно-валяльное;</w:t>
      </w:r>
      <w:r>
        <w:t xml:space="preserve"> </w:t>
      </w:r>
      <w:r w:rsidRPr="00B95D84">
        <w:t>вязание.</w:t>
      </w:r>
    </w:p>
    <w:p w:rsidR="00E45CAF" w:rsidRDefault="00E45CAF" w:rsidP="00C57413">
      <w:pPr>
        <w:jc w:val="both"/>
      </w:pPr>
      <w:r>
        <w:t xml:space="preserve">          Сегодня во главе Бекмансуровой Людмилой Витальевной работают 9 специалистов. Центр ремесел – активный участник республиканских, межрегиональных, межрайонных, районных выставок. Многие методисты являются дипломантами, лауреатами различных выставок. </w:t>
      </w:r>
    </w:p>
    <w:p w:rsidR="00E45CAF" w:rsidRDefault="00E45CAF" w:rsidP="00C57413">
      <w:pPr>
        <w:jc w:val="both"/>
      </w:pPr>
      <w:r>
        <w:t xml:space="preserve">          Методисты со знанием дела работают над сохранением, возрождением, развитием самобытных народных промыслов и ремесел нашего района. В их руках оживают, расцветают новыми оттенками изделия из бересты, дерева, вытканные вручную на бабушкином ткацком станке полотенца, салфетки. Каждое изделие выполненное методистами – это своеобразие, красота нашей Юкаменской земли, это культура, быт, характер, доброта и теплота сердец наших людей. </w:t>
      </w:r>
    </w:p>
    <w:p w:rsidR="00E45CAF" w:rsidRDefault="00E45CAF" w:rsidP="00C57413">
      <w:pPr>
        <w:jc w:val="both"/>
      </w:pPr>
      <w:r>
        <w:t xml:space="preserve">         Работа творческих мастерский ведется во главе Заведующим  отделом декоративно-прикладного искусства Манашевым Евгением Петровичем. </w:t>
      </w:r>
    </w:p>
    <w:p w:rsidR="00E45CAF" w:rsidRDefault="00E45CAF" w:rsidP="00C57413">
      <w:pPr>
        <w:jc w:val="both"/>
      </w:pPr>
      <w:r>
        <w:t xml:space="preserve">        Роспись по дереву – один из ведущих направлений нашего центра. Прокашева Людмила Петровна </w:t>
      </w:r>
      <w:r w:rsidRPr="00A626D7">
        <w:t>одна из тех мастеров, которая нашла свою дорогу в росписи</w:t>
      </w:r>
      <w:r>
        <w:t xml:space="preserve">. Мастерски выполняет национальные куклы, расписывает бочонки под мед. </w:t>
      </w:r>
    </w:p>
    <w:p w:rsidR="00E45CAF" w:rsidRDefault="00E45CAF" w:rsidP="00C57413">
      <w:pPr>
        <w:jc w:val="both"/>
      </w:pPr>
      <w:r>
        <w:t xml:space="preserve">        Большая работа поставлена по ткачеству. Методисты Арасланова Татьяна Минмулловна, Дмитриева Екатерина Николаевна ткут полотенца, гобелены, панно. Гобеленовые куклы нашего центра были всегда на хорошем счету в центре ремесел г.Ижевска. Созданные изделия, умение работать высоко оцениваются как специалистами по искусству, так и зрителями.</w:t>
      </w:r>
    </w:p>
    <w:p w:rsidR="00E45CAF" w:rsidRPr="009E6D73" w:rsidRDefault="00E45CAF" w:rsidP="00C57413">
      <w:pPr>
        <w:jc w:val="both"/>
      </w:pPr>
      <w:r>
        <w:t xml:space="preserve">         Художественная обработка дерева – распространенный вид декоративно-прикладного искусства нашего района. Это направление в нашем центре возглавляют Сабрекова Дина Маулютдиновна, Щепин Сергей Рудольфович, Булдаков Андрей Сергеевич, мастер-надомник Булдаков Игорь Анатольевич. Мастерами выработан свой стиль национальной резьбы по дереву. На выставке представлены бочонки под мед, ведра, шкатулки.</w:t>
      </w:r>
      <w:r w:rsidRPr="009E6D73">
        <w:rPr>
          <w:sz w:val="18"/>
          <w:szCs w:val="18"/>
        </w:rPr>
        <w:t xml:space="preserve"> </w:t>
      </w:r>
      <w:r w:rsidRPr="009E6D73">
        <w:t xml:space="preserve">Рассматривая работы </w:t>
      </w:r>
      <w:r>
        <w:t>мастеров</w:t>
      </w:r>
      <w:r w:rsidRPr="009E6D73">
        <w:t>, можно отметить приверженность различным видам геометрической резьбы. Мастер</w:t>
      </w:r>
      <w:r>
        <w:t>ам</w:t>
      </w:r>
      <w:r w:rsidRPr="009E6D73">
        <w:t xml:space="preserve"> неплохо удается размещать ее на различных по формам шкатулках, декоративных  тарелках, ложках.</w:t>
      </w:r>
    </w:p>
    <w:p w:rsidR="00E45CAF" w:rsidRDefault="00E45CAF" w:rsidP="00C57413">
      <w:pPr>
        <w:jc w:val="both"/>
      </w:pPr>
      <w:r>
        <w:t xml:space="preserve">      В центре ремесел развивается национальная кукла и одежда. Над изготовлением национальных кукол и одежды трудятся Ипатова Лидия Герасимовна, Назарова Гульнара Насировна. </w:t>
      </w:r>
    </w:p>
    <w:p w:rsidR="00E45CAF" w:rsidRPr="009E6D73" w:rsidRDefault="00E45CAF" w:rsidP="00C57413">
      <w:pPr>
        <w:jc w:val="both"/>
      </w:pPr>
      <w:r>
        <w:t xml:space="preserve">      Художественной обработкой бересты занимается Сабрекова Наталья Валерьевна и мастер-надомник Баженов Бронислав Александрович.</w:t>
      </w:r>
      <w:r w:rsidRPr="009E6D73">
        <w:rPr>
          <w:sz w:val="18"/>
          <w:szCs w:val="18"/>
        </w:rPr>
        <w:t xml:space="preserve"> </w:t>
      </w:r>
      <w:r w:rsidRPr="009E6D73">
        <w:t>Этих мастеров объединяет чувство любви к дереву</w:t>
      </w:r>
      <w:r>
        <w:t>, к бересте</w:t>
      </w:r>
      <w:r w:rsidRPr="009E6D73">
        <w:t xml:space="preserve"> как удивительному поделочному материалу, обладающему большими художественными достоинствами,  приемы обработки которого известны с древних времен.</w:t>
      </w:r>
      <w:r w:rsidRPr="009E6D73">
        <w:rPr>
          <w:sz w:val="18"/>
          <w:szCs w:val="18"/>
        </w:rPr>
        <w:t xml:space="preserve"> </w:t>
      </w:r>
      <w:r w:rsidRPr="009E6D73">
        <w:t>Работы Сабрековой Натальи отличаются яркостью образов, меткой наблюдательностью, подлинным чувством красоты. Все творчество  пронизано теплотой и радостью созидания.</w:t>
      </w:r>
    </w:p>
    <w:p w:rsidR="00E45CAF" w:rsidRPr="009E6D73" w:rsidRDefault="00E45CAF" w:rsidP="00C57413">
      <w:pPr>
        <w:jc w:val="both"/>
      </w:pPr>
      <w:r w:rsidRPr="006A1046">
        <w:t xml:space="preserve">      </w:t>
      </w:r>
      <w:r w:rsidRPr="009E6D73">
        <w:t xml:space="preserve">Выставка показывает, что современные мастера, используя многовековой опыт предыдущих поколений, стараются сохранить в своей работе народные традиции и использовать достижения современности.   </w:t>
      </w:r>
      <w:r w:rsidRPr="000A0B16">
        <w:t>Каждый из мастеров выбрал свое направление, свой стиль, отвечающий особенностям движения души, характера.</w:t>
      </w:r>
    </w:p>
    <w:p w:rsidR="00E45CAF" w:rsidRDefault="00E45CAF" w:rsidP="00C57413">
      <w:pPr>
        <w:jc w:val="both"/>
      </w:pPr>
      <w:r>
        <w:rPr>
          <w:noProof/>
        </w:rPr>
        <w:pict>
          <v:shape id="_x0000_s1028" type="#_x0000_t75" style="position:absolute;left:0;text-align:left;margin-left:244.2pt;margin-top:16.8pt;width:233.45pt;height:175.5pt;z-index:-251657216;visibility:visible" wrapcoords="-69 0 -69 21508 21600 21508 21600 0 -69 0">
            <v:imagedata r:id="rId6" o:title=""/>
            <w10:wrap type="through"/>
          </v:shape>
        </w:pict>
      </w:r>
      <w:r>
        <w:rPr>
          <w:noProof/>
        </w:rPr>
        <w:pict>
          <v:shape id="_x0000_s1029" type="#_x0000_t75" style="position:absolute;left:0;text-align:left;margin-left:1.95pt;margin-top:16.8pt;width:234pt;height:175.5pt;z-index:-251658240;visibility:visible" wrapcoords="-69 0 -69 21508 21600 21508 21600 0 -69 0">
            <v:imagedata r:id="rId7" o:title=""/>
            <w10:wrap type="through"/>
          </v:shape>
        </w:pict>
      </w:r>
    </w:p>
    <w:p w:rsidR="00E45CAF" w:rsidRDefault="00E45CAF" w:rsidP="008E58B3"/>
    <w:p w:rsidR="00E45CAF" w:rsidRDefault="00E45CAF" w:rsidP="008E58B3">
      <w:r>
        <w:t xml:space="preserve">      20 июня на базе дома ремесел был организован мастер-класс по войлоку. Участниками этой творческой лаборатории стали участники лагерной смены ДДТ. Ребята смогли изготовить украшения – бусы, подвески.  </w:t>
      </w:r>
    </w:p>
    <w:sectPr w:rsidR="00E45CAF" w:rsidSect="00A42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C1D"/>
    <w:rsid w:val="00020C48"/>
    <w:rsid w:val="0003274E"/>
    <w:rsid w:val="000A0B16"/>
    <w:rsid w:val="000E196F"/>
    <w:rsid w:val="00154486"/>
    <w:rsid w:val="0047254B"/>
    <w:rsid w:val="005974CB"/>
    <w:rsid w:val="00684057"/>
    <w:rsid w:val="006A1046"/>
    <w:rsid w:val="006E4562"/>
    <w:rsid w:val="008041D4"/>
    <w:rsid w:val="008E58B3"/>
    <w:rsid w:val="009E6D73"/>
    <w:rsid w:val="00A42BAA"/>
    <w:rsid w:val="00A626D7"/>
    <w:rsid w:val="00B40279"/>
    <w:rsid w:val="00B95D84"/>
    <w:rsid w:val="00C57413"/>
    <w:rsid w:val="00CE0A12"/>
    <w:rsid w:val="00D317D2"/>
    <w:rsid w:val="00D92FB3"/>
    <w:rsid w:val="00E45CAF"/>
    <w:rsid w:val="00EE09D6"/>
    <w:rsid w:val="00F30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647</Words>
  <Characters>3689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2013-06-04T14:38:00Z</dcterms:created>
  <dcterms:modified xsi:type="dcterms:W3CDTF">2013-06-24T12:45:00Z</dcterms:modified>
</cp:coreProperties>
</file>